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E3" w:rsidRPr="00E221D4" w:rsidRDefault="007C0FE3">
      <w:pPr>
        <w:rPr>
          <w:i/>
          <w:iCs/>
        </w:rPr>
      </w:pPr>
      <w:r w:rsidRPr="00BB7EB7">
        <w:rPr>
          <w:rFonts w:ascii="Times New Roman" w:hAnsi="Times New Roman" w:cs="Times New Roman"/>
          <w:sz w:val="28"/>
          <w:szCs w:val="28"/>
        </w:rPr>
        <w:object w:dxaOrig="9624" w:dyaOrig="14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714.75pt" o:ole="">
            <v:imagedata r:id="rId6" o:title=""/>
          </v:shape>
          <o:OLEObject Type="Embed" ProgID="Word.Document.8" ShapeID="_x0000_i1025" DrawAspect="Content" ObjectID="_1559383417" r:id="rId7">
            <o:FieldCodes>\s</o:FieldCodes>
          </o:OLEObject>
        </w:object>
      </w:r>
    </w:p>
    <w:sectPr w:rsidR="007C0FE3" w:rsidRPr="00E221D4" w:rsidSect="00A7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3" w:rsidRDefault="007C0FE3" w:rsidP="00FB5304">
      <w:pPr>
        <w:spacing w:after="0" w:line="240" w:lineRule="auto"/>
      </w:pPr>
      <w:r>
        <w:separator/>
      </w:r>
    </w:p>
  </w:endnote>
  <w:endnote w:type="continuationSeparator" w:id="0">
    <w:p w:rsidR="007C0FE3" w:rsidRDefault="007C0FE3" w:rsidP="00FB5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3" w:rsidRDefault="007C0FE3" w:rsidP="00FB5304">
      <w:pPr>
        <w:spacing w:after="0" w:line="240" w:lineRule="auto"/>
      </w:pPr>
      <w:r>
        <w:separator/>
      </w:r>
    </w:p>
  </w:footnote>
  <w:footnote w:type="continuationSeparator" w:id="0">
    <w:p w:rsidR="007C0FE3" w:rsidRDefault="007C0FE3" w:rsidP="00FB53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21D4"/>
    <w:rsid w:val="00015908"/>
    <w:rsid w:val="00092C53"/>
    <w:rsid w:val="001057F6"/>
    <w:rsid w:val="00121370"/>
    <w:rsid w:val="0017261C"/>
    <w:rsid w:val="00283B23"/>
    <w:rsid w:val="00287E6A"/>
    <w:rsid w:val="002A1A8B"/>
    <w:rsid w:val="002E77C8"/>
    <w:rsid w:val="0034729D"/>
    <w:rsid w:val="0045191F"/>
    <w:rsid w:val="005246C4"/>
    <w:rsid w:val="005579FD"/>
    <w:rsid w:val="006D685E"/>
    <w:rsid w:val="006F6023"/>
    <w:rsid w:val="00770702"/>
    <w:rsid w:val="00796E47"/>
    <w:rsid w:val="007C0FE3"/>
    <w:rsid w:val="007F66D1"/>
    <w:rsid w:val="00866E1F"/>
    <w:rsid w:val="00A42E75"/>
    <w:rsid w:val="00A7135D"/>
    <w:rsid w:val="00B83030"/>
    <w:rsid w:val="00B83D1F"/>
    <w:rsid w:val="00BB7EB7"/>
    <w:rsid w:val="00D27CD6"/>
    <w:rsid w:val="00D7610B"/>
    <w:rsid w:val="00D846B5"/>
    <w:rsid w:val="00E15D2A"/>
    <w:rsid w:val="00E221D4"/>
    <w:rsid w:val="00EE0733"/>
    <w:rsid w:val="00FB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5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5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5304"/>
  </w:style>
  <w:style w:type="paragraph" w:styleId="Footer">
    <w:name w:val="footer"/>
    <w:basedOn w:val="Normal"/>
    <w:link w:val="FooterChar"/>
    <w:uiPriority w:val="99"/>
    <w:semiHidden/>
    <w:rsid w:val="00FB5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53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</Words>
  <Characters>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bor-u-gbuh1</dc:creator>
  <cp:keywords/>
  <dc:description/>
  <cp:lastModifiedBy>User</cp:lastModifiedBy>
  <cp:revision>13</cp:revision>
  <dcterms:created xsi:type="dcterms:W3CDTF">2016-11-14T12:59:00Z</dcterms:created>
  <dcterms:modified xsi:type="dcterms:W3CDTF">2017-06-19T10:17:00Z</dcterms:modified>
</cp:coreProperties>
</file>